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61E99" w14:textId="77777777" w:rsidR="00D43DFD" w:rsidRDefault="00D43DFD"/>
    <w:p w14:paraId="3DB0B956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32E5374A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C57A647" w14:textId="32641FB6" w:rsidR="00C82274" w:rsidRPr="00C82274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</w:p>
          <w:p w14:paraId="3E3836C7" w14:textId="77777777" w:rsidR="00C82274" w:rsidRPr="00C82274" w:rsidRDefault="00C82274" w:rsidP="00C82274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n-US" w:eastAsia="el-GR"/>
              </w:rPr>
            </w:pPr>
            <w:r>
              <w:rPr>
                <w:color w:val="000000"/>
                <w:sz w:val="16"/>
                <w:szCs w:val="16"/>
              </w:rPr>
              <w:t xml:space="preserve">ΛΑΜΠΑ </w:t>
            </w:r>
            <w:proofErr w:type="gramStart"/>
            <w:r>
              <w:rPr>
                <w:color w:val="000000"/>
                <w:sz w:val="16"/>
                <w:szCs w:val="16"/>
              </w:rPr>
              <w:t>ΓΙΑ  PROJECTOR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EPSON EMP-TW 700                 (Z 38117 DL)</w:t>
            </w:r>
          </w:p>
          <w:p w14:paraId="3FC2E558" w14:textId="65A454D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……………………..</w:t>
            </w:r>
          </w:p>
        </w:tc>
      </w:tr>
      <w:tr w:rsidR="008D329F" w:rsidRPr="008D329F" w14:paraId="4CB9AF33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E86CE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34BE1B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C3360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59FB10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FAF22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  <w:bookmarkStart w:id="0" w:name="_GoBack"/>
        <w:bookmarkEnd w:id="0"/>
      </w:tr>
      <w:tr w:rsidR="008D329F" w:rsidRPr="008D329F" w14:paraId="4E061642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A8322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3BC38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6C169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4F58F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B8D12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0B66DE4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A90BC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DA491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D5D47A9" w14:textId="761E3432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063E3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21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92F1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63BB3A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8AB2151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046981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EA206FF" w14:textId="3ED3EB00" w:rsidR="008D329F" w:rsidRPr="008D329F" w:rsidRDefault="00063E3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>Z 38117 DL</w:t>
            </w:r>
          </w:p>
        </w:tc>
        <w:tc>
          <w:tcPr>
            <w:tcW w:w="1080" w:type="dxa"/>
            <w:vAlign w:val="center"/>
            <w:hideMark/>
          </w:tcPr>
          <w:p w14:paraId="08F343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6B77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0D78F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CF7FEA8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7829D5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7E11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0DD16A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BA9A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DB968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894D6D7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50F16B4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8ADE4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1A5A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0C902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503A9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E75C66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102BB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0E54BA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79363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5D74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4674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9702554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3D08D1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52C1BBF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54E2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C7A69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22E9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DD549F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E54E8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A72C4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FF99F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68BE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B5F30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7D2B40B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A8449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00047E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7678E88" w14:textId="7FC5573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063E35"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AD3C96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E16B0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951EA0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68CEFAE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3E35"/>
    <w:rsid w:val="00066F06"/>
    <w:rsid w:val="000E333F"/>
    <w:rsid w:val="00115F5C"/>
    <w:rsid w:val="0024151E"/>
    <w:rsid w:val="002C5B52"/>
    <w:rsid w:val="007C3968"/>
    <w:rsid w:val="007E06EC"/>
    <w:rsid w:val="008D329F"/>
    <w:rsid w:val="009A6F68"/>
    <w:rsid w:val="00C82274"/>
    <w:rsid w:val="00D43DFD"/>
    <w:rsid w:val="00F14BB0"/>
    <w:rsid w:val="00F55C81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8BB5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B501B797</Template>
  <TotalTime>4</TotalTime>
  <Pages>1</Pages>
  <Words>55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2025-11-03T09:41:00Z</dcterms:created>
  <dcterms:modified xsi:type="dcterms:W3CDTF">2025-11-11T10:11:00Z</dcterms:modified>
</cp:coreProperties>
</file>